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F32" w:rsidRDefault="00495F32" w:rsidP="00BE1DB5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495F32" w:rsidRPr="00CF0D65" w:rsidTr="00180BFC">
        <w:tc>
          <w:tcPr>
            <w:tcW w:w="6316" w:type="dxa"/>
            <w:gridSpan w:val="7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3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1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963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 принято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регистрационный номер _______________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листов заявления ___________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прилагаемых документов ____,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ФИО должностного лица ________________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495F32" w:rsidRPr="00CF0D65" w:rsidTr="00180BFC">
        <w:trPr>
          <w:trHeight w:val="27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----------------------------------------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(наименование органа местного самоуправления, органа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______________________________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"__" ____________ ____ г.</w:t>
            </w:r>
          </w:p>
        </w:tc>
      </w:tr>
      <w:tr w:rsidR="00495F32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Присвоить адрес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связи с: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раздела земельного участка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95F32" w:rsidRPr="00CF0D65" w:rsidRDefault="00495F32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434"/>
        <w:gridCol w:w="3416"/>
        <w:gridCol w:w="1944"/>
        <w:gridCol w:w="1331"/>
        <w:gridCol w:w="1992"/>
      </w:tblGrid>
      <w:tr w:rsidR="00495F32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495F32" w:rsidRPr="00CF0D65" w:rsidTr="00180BFC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выдела из земельного участка</w:t>
            </w: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</w:t>
            </w: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95F32" w:rsidRPr="00CF0D65" w:rsidRDefault="00495F32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495F32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495F32" w:rsidRPr="00CF0D65" w:rsidTr="00180BFC"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помещения(ий) в здании, сооружении путем раздела помещения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Вид помещения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Количество помещений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95F32" w:rsidRPr="00CF0D65" w:rsidRDefault="00495F32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"/>
        <w:gridCol w:w="432"/>
        <w:gridCol w:w="3255"/>
        <w:gridCol w:w="2091"/>
        <w:gridCol w:w="1331"/>
        <w:gridCol w:w="1992"/>
      </w:tblGrid>
      <w:tr w:rsidR="00495F32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495F32" w:rsidRPr="00CF0D65" w:rsidTr="00180BFC"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связи с:</w:t>
            </w: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4" w:history="1">
              <w:r w:rsidRPr="00CF0D65">
                <w:rPr>
                  <w:color w:val="0000FF"/>
                  <w:sz w:val="24"/>
                  <w:szCs w:val="24"/>
                </w:rPr>
                <w:t>пунктах 1</w:t>
              </w:r>
            </w:hyperlink>
            <w:r w:rsidRPr="00CF0D65">
              <w:rPr>
                <w:sz w:val="24"/>
                <w:szCs w:val="24"/>
              </w:rPr>
              <w:t xml:space="preserve"> и </w:t>
            </w:r>
            <w:hyperlink r:id="rId5" w:history="1">
              <w:r w:rsidRPr="00CF0D65">
                <w:rPr>
                  <w:color w:val="0000FF"/>
                  <w:sz w:val="24"/>
                  <w:szCs w:val="24"/>
                </w:rPr>
                <w:t>3 части 2 статьи 27</w:t>
              </w:r>
            </w:hyperlink>
            <w:r w:rsidRPr="00CF0D65"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95F32" w:rsidRPr="00CF0D65" w:rsidRDefault="00495F32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495F32" w:rsidRPr="00CF0D65" w:rsidTr="00180BFC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495F32" w:rsidRPr="00CF0D65" w:rsidTr="00180BF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495F32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495F32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кем выдан:</w:t>
            </w: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 ____ г.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495F32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 ____ г.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495F32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собственности</w:t>
            </w:r>
          </w:p>
        </w:tc>
      </w:tr>
      <w:tr w:rsidR="00495F32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495F32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495F32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495F32" w:rsidRPr="00CF0D65" w:rsidTr="00180BFC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495F32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495F32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495F32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495F32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495F32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495F32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Расписка получена: ___________________________________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 заявителя)</w:t>
            </w:r>
          </w:p>
        </w:tc>
      </w:tr>
      <w:tr w:rsidR="00495F32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Не направлять</w:t>
            </w:r>
          </w:p>
        </w:tc>
      </w:tr>
    </w:tbl>
    <w:p w:rsidR="00495F32" w:rsidRPr="00CF0D65" w:rsidRDefault="00495F32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495F32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495F32" w:rsidRPr="00CF0D65" w:rsidTr="00180BFC"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Заявитель: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495F32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495F32" w:rsidRPr="00CF0D65" w:rsidTr="00180BFC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кем выдан: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 ____ г.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_________ ____ г.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495F32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Примечание:</w:t>
            </w: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95F32" w:rsidRPr="00CF0D65" w:rsidRDefault="00495F32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2358"/>
        <w:gridCol w:w="3389"/>
        <w:gridCol w:w="1363"/>
        <w:gridCol w:w="1992"/>
      </w:tblGrid>
      <w:tr w:rsidR="00495F32" w:rsidRPr="00CF0D65" w:rsidTr="00180BFC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495F32" w:rsidRPr="00CF0D65" w:rsidTr="00180BFC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495F32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Настоящим также подтверждаю, что: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495F32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</w:t>
            </w:r>
          </w:p>
        </w:tc>
      </w:tr>
      <w:tr w:rsidR="00495F32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</w:t>
            </w:r>
          </w:p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"__" ___________ ____ г.</w:t>
            </w:r>
          </w:p>
        </w:tc>
      </w:tr>
      <w:tr w:rsidR="00495F32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495F32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95F32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95F32" w:rsidRPr="00CF0D65" w:rsidRDefault="00495F32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5F32" w:rsidRPr="00CF0D65" w:rsidRDefault="00495F32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--------------------------------</w:t>
      </w:r>
    </w:p>
    <w:p w:rsidR="00495F32" w:rsidRPr="00CF0D65" w:rsidRDefault="00495F32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518"/>
      <w:bookmarkEnd w:id="0"/>
      <w:r w:rsidRPr="00CF0D65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495F32" w:rsidRPr="00CF0D65" w:rsidRDefault="00495F32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9"/>
      <w:bookmarkEnd w:id="1"/>
      <w:r w:rsidRPr="00CF0D65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495F32" w:rsidRPr="00CF0D65" w:rsidRDefault="00495F32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20"/>
      <w:bookmarkEnd w:id="2"/>
      <w:r w:rsidRPr="00CF0D65">
        <w:rPr>
          <w:sz w:val="24"/>
          <w:szCs w:val="24"/>
        </w:rPr>
        <w:t>&lt;3&gt; Строка дублируется для каждого разделенного помещения.</w:t>
      </w:r>
    </w:p>
    <w:p w:rsidR="00495F32" w:rsidRPr="00CF0D65" w:rsidRDefault="00495F32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1"/>
      <w:bookmarkEnd w:id="3"/>
      <w:r w:rsidRPr="00CF0D65">
        <w:rPr>
          <w:sz w:val="24"/>
          <w:szCs w:val="24"/>
        </w:rPr>
        <w:t>&lt;4&gt; Строка дублируется для каждого объединенного помещения.</w:t>
      </w:r>
    </w:p>
    <w:p w:rsidR="00495F32" w:rsidRPr="00CF0D65" w:rsidRDefault="00495F32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95F32" w:rsidRPr="00CF0D65" w:rsidRDefault="00495F32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Примечание.</w:t>
      </w:r>
    </w:p>
    <w:p w:rsidR="00495F32" w:rsidRPr="00CF0D65" w:rsidRDefault="00495F32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495F32" w:rsidRPr="00CF0D65" w:rsidRDefault="00495F32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495F32" w:rsidRPr="00CF0D65" w:rsidRDefault="00495F32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546"/>
        <w:gridCol w:w="546"/>
      </w:tblGrid>
      <w:tr w:rsidR="00495F32" w:rsidRPr="00CF0D65" w:rsidTr="00180BFC">
        <w:tc>
          <w:tcPr>
            <w:tcW w:w="564" w:type="dxa"/>
            <w:tcBorders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4" w:name="Par527"/>
            <w:bookmarkEnd w:id="4"/>
            <w:r w:rsidRPr="00CF0D65"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495F32" w:rsidRPr="00CF0D65" w:rsidRDefault="00495F32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).</w:t>
            </w:r>
          </w:p>
        </w:tc>
      </w:tr>
    </w:tbl>
    <w:p w:rsidR="00495F32" w:rsidRPr="00CF0D65" w:rsidRDefault="00495F32" w:rsidP="00BE1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5F32" w:rsidRPr="00CF0D65" w:rsidRDefault="00495F32" w:rsidP="00BE1DB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495F32" w:rsidRDefault="00495F32" w:rsidP="00BE1DB5">
      <w:pPr>
        <w:rPr>
          <w:sz w:val="24"/>
          <w:szCs w:val="24"/>
        </w:rPr>
      </w:pPr>
    </w:p>
    <w:p w:rsidR="00495F32" w:rsidRDefault="00495F32">
      <w:bookmarkStart w:id="5" w:name="_GoBack"/>
      <w:bookmarkEnd w:id="5"/>
    </w:p>
    <w:sectPr w:rsidR="00495F32" w:rsidSect="00EF7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F67"/>
    <w:rsid w:val="000E30C6"/>
    <w:rsid w:val="00180BFC"/>
    <w:rsid w:val="00495F32"/>
    <w:rsid w:val="00722515"/>
    <w:rsid w:val="007819DF"/>
    <w:rsid w:val="00B10DD8"/>
    <w:rsid w:val="00B70F67"/>
    <w:rsid w:val="00BE1DB5"/>
    <w:rsid w:val="00CF0D65"/>
    <w:rsid w:val="00EF7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DB5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8A2B5F0BFCB25FA510072DF8E111E716D743F3432F5D52469E6B96EA778FA6597DCBF6Bn2IEJ" TargetMode="External"/><Relationship Id="rId4" Type="http://schemas.openxmlformats.org/officeDocument/2006/relationships/hyperlink" Target="consultantplus://offline/ref=68A2B5F0BFCB25FA510072DF8E111E716D743F3432F5D52469E6B96EA778FA6597DCBF6B2E386F06n9IC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11</Pages>
  <Words>2016</Words>
  <Characters>11494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малолокнянский сельсовет</cp:lastModifiedBy>
  <cp:revision>2</cp:revision>
  <dcterms:created xsi:type="dcterms:W3CDTF">2018-02-01T13:27:00Z</dcterms:created>
  <dcterms:modified xsi:type="dcterms:W3CDTF">2018-02-01T13:27:00Z</dcterms:modified>
</cp:coreProperties>
</file>